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E7179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WAREN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E63F910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56A6F0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34F3402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Agnes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Meryng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dower against him and 8 others.</w:t>
      </w:r>
    </w:p>
    <w:p w14:paraId="308AFD14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F1BC5A0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7797167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0053F0" w14:textId="77777777" w:rsidR="004036B1" w:rsidRDefault="004036B1" w:rsidP="004036B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January 2022</w:t>
      </w:r>
    </w:p>
    <w:p w14:paraId="670BA6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E51A" w14:textId="77777777" w:rsidR="004036B1" w:rsidRDefault="004036B1" w:rsidP="009139A6">
      <w:r>
        <w:separator/>
      </w:r>
    </w:p>
  </w:endnote>
  <w:endnote w:type="continuationSeparator" w:id="0">
    <w:p w14:paraId="0E182E5F" w14:textId="77777777" w:rsidR="004036B1" w:rsidRDefault="004036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86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61F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697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03E18" w14:textId="77777777" w:rsidR="004036B1" w:rsidRDefault="004036B1" w:rsidP="009139A6">
      <w:r>
        <w:separator/>
      </w:r>
    </w:p>
  </w:footnote>
  <w:footnote w:type="continuationSeparator" w:id="0">
    <w:p w14:paraId="7BB3F200" w14:textId="77777777" w:rsidR="004036B1" w:rsidRDefault="004036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BD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169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F5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6B1"/>
    <w:rsid w:val="000666E0"/>
    <w:rsid w:val="002510B7"/>
    <w:rsid w:val="004036B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4F372"/>
  <w15:chartTrackingRefBased/>
  <w15:docId w15:val="{D972C12B-3DAC-4406-B72E-EC6A56F0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36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2022-02-09T19:14:00Z</dcterms:created>
  <dcterms:modified xsi:type="dcterms:W3CDTF">2022-02-09T19:15:00Z</dcterms:modified>
</cp:coreProperties>
</file>